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9B6925" w:rsidP="001F34B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LOC</w:t>
      </w:r>
      <w:r w:rsidR="008943F1">
        <w:rPr>
          <w:b/>
          <w:sz w:val="28"/>
          <w:szCs w:val="28"/>
        </w:rPr>
        <w:t>KPORT CITY SCHOOL DISTRICT ELA 5</w:t>
      </w:r>
      <w:r>
        <w:rPr>
          <w:b/>
          <w:sz w:val="28"/>
          <w:szCs w:val="28"/>
        </w:rPr>
        <w:t xml:space="preserve"> UNIT 1</w:t>
      </w:r>
      <w:r w:rsidR="00AA0AE2">
        <w:rPr>
          <w:b/>
          <w:sz w:val="28"/>
          <w:szCs w:val="28"/>
        </w:rPr>
        <w:t xml:space="preserve"> AND 4</w:t>
      </w:r>
      <w:r>
        <w:rPr>
          <w:b/>
          <w:sz w:val="28"/>
          <w:szCs w:val="28"/>
        </w:rPr>
        <w:t xml:space="preserve"> TIMED WRITING TASK</w:t>
      </w:r>
    </w:p>
    <w:p w:rsidR="00E96604" w:rsidRDefault="00E96604" w:rsidP="00DA1B8C">
      <w:pPr>
        <w:spacing w:after="0"/>
        <w:jc w:val="center"/>
        <w:rPr>
          <w:b/>
          <w:sz w:val="24"/>
          <w:szCs w:val="24"/>
        </w:rPr>
      </w:pPr>
    </w:p>
    <w:p w:rsidR="00DA1B8C" w:rsidRDefault="0047750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 Grade:_______________ Teacher:___</w:t>
      </w:r>
      <w:r w:rsidR="009B6925">
        <w:rPr>
          <w:b/>
          <w:sz w:val="24"/>
          <w:szCs w:val="24"/>
        </w:rPr>
        <w:t>_______________________________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IDEAS</w:t>
            </w:r>
            <w:r w:rsidR="00E0605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ORGANIZATION</w:t>
            </w:r>
          </w:p>
        </w:tc>
      </w:tr>
      <w:tr w:rsidR="00DA1B8C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210F65" w:rsidRPr="0047750B" w:rsidRDefault="00210F65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E44B87" w:rsidRDefault="003173F2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 w:rsidR="00E96604" w:rsidRPr="00E96604">
              <w:rPr>
                <w:b/>
                <w:sz w:val="20"/>
                <w:szCs w:val="20"/>
              </w:rPr>
              <w:t>SUMMARY</w:t>
            </w:r>
            <w:r w:rsidR="004A68CE" w:rsidRPr="0047750B">
              <w:rPr>
                <w:sz w:val="20"/>
                <w:szCs w:val="20"/>
              </w:rPr>
              <w:t xml:space="preserve"> is </w:t>
            </w:r>
            <w:r w:rsidR="006A2C04">
              <w:rPr>
                <w:sz w:val="20"/>
                <w:szCs w:val="20"/>
              </w:rPr>
              <w:t xml:space="preserve">highly descriptive and hooks a reader.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E966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message in my </w:t>
            </w:r>
            <w:r w:rsidRPr="00E96604">
              <w:rPr>
                <w:b/>
                <w:sz w:val="20"/>
                <w:szCs w:val="20"/>
              </w:rPr>
              <w:t>SUMMARY</w:t>
            </w:r>
            <w:r w:rsidR="004A68CE" w:rsidRPr="0047750B">
              <w:rPr>
                <w:sz w:val="20"/>
                <w:szCs w:val="20"/>
              </w:rPr>
              <w:t xml:space="preserve"> is </w:t>
            </w:r>
            <w:r w:rsidR="003173F2" w:rsidRPr="0047750B">
              <w:rPr>
                <w:sz w:val="20"/>
                <w:szCs w:val="20"/>
              </w:rPr>
              <w:t>meaningful and focused.</w:t>
            </w:r>
            <w:r w:rsidR="004A68CE" w:rsidRPr="0047750B">
              <w:rPr>
                <w:sz w:val="20"/>
                <w:szCs w:val="20"/>
              </w:rPr>
              <w:t xml:space="preserve"> </w:t>
            </w:r>
          </w:p>
          <w:p w:rsidR="00DD38BE" w:rsidRPr="0047750B" w:rsidRDefault="00DD38BE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8943F1" w:rsidRPr="008943F1" w:rsidRDefault="006A2C04" w:rsidP="00DD38B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include </w:t>
            </w:r>
            <w:r w:rsidR="008943F1">
              <w:rPr>
                <w:sz w:val="20"/>
                <w:szCs w:val="20"/>
              </w:rPr>
              <w:t>two or more main ideas f</w:t>
            </w:r>
            <w:r w:rsidR="00210F65">
              <w:rPr>
                <w:sz w:val="20"/>
                <w:szCs w:val="20"/>
              </w:rPr>
              <w:t>rom the texts that I read.</w:t>
            </w:r>
          </w:p>
          <w:p w:rsidR="008943F1" w:rsidRDefault="008943F1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8943F1" w:rsidP="00210F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two more details</w:t>
            </w:r>
            <w:r w:rsidR="00DD38BE" w:rsidRPr="0047750B">
              <w:rPr>
                <w:sz w:val="20"/>
                <w:szCs w:val="20"/>
              </w:rPr>
              <w:t xml:space="preserve"> from </w:t>
            </w:r>
            <w:r w:rsidR="00210F65">
              <w:rPr>
                <w:sz w:val="20"/>
                <w:szCs w:val="20"/>
              </w:rPr>
              <w:t>the texts I read.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Default="00210F65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It’s clear that I know my stuff, because I have included so many details. This helps readers </w:t>
            </w:r>
            <w:r w:rsidR="006A2C04">
              <w:rPr>
                <w:sz w:val="20"/>
                <w:szCs w:val="20"/>
              </w:rPr>
              <w:t>trust me.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B141D6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tone is </w:t>
            </w:r>
            <w:r w:rsidR="006A2C04">
              <w:rPr>
                <w:sz w:val="20"/>
                <w:szCs w:val="20"/>
              </w:rPr>
              <w:t>the perfect fit for my topic, my</w:t>
            </w:r>
            <w:r w:rsidRPr="0047750B">
              <w:rPr>
                <w:sz w:val="20"/>
                <w:szCs w:val="20"/>
              </w:rPr>
              <w:t xml:space="preserve"> purpose, and my audience.</w:t>
            </w:r>
          </w:p>
          <w:p w:rsidR="002C20B9" w:rsidRPr="0047750B" w:rsidRDefault="002C20B9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831BE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E44B87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00A3A" w:rsidRPr="0047750B" w:rsidRDefault="00415A28" w:rsidP="00AA0A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AA0AE2">
              <w:rPr>
                <w:sz w:val="20"/>
                <w:szCs w:val="20"/>
              </w:rPr>
              <w:t>introduce my topic clearly, group related information together</w:t>
            </w:r>
            <w:r w:rsidRPr="0047750B">
              <w:rPr>
                <w:sz w:val="20"/>
                <w:szCs w:val="20"/>
              </w:rPr>
              <w:t xml:space="preserve">, </w:t>
            </w:r>
            <w:r w:rsidR="00AA0AE2">
              <w:rPr>
                <w:sz w:val="20"/>
                <w:szCs w:val="20"/>
              </w:rPr>
              <w:t>build my topic with facts, definitions and concrete details, and I link ideas together using transitions. I have a purposeful conclusion.</w:t>
            </w:r>
          </w:p>
        </w:tc>
      </w:tr>
      <w:tr w:rsidR="00DA1B8C" w:rsidRPr="0047750B" w:rsidTr="008943F1">
        <w:trPr>
          <w:trHeight w:val="2735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210F65" w:rsidRPr="0047750B" w:rsidRDefault="00210F65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A68CE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 w:rsidR="00E96604" w:rsidRPr="00E96604">
              <w:rPr>
                <w:b/>
                <w:sz w:val="20"/>
                <w:szCs w:val="20"/>
              </w:rPr>
              <w:t>SUMMARY</w:t>
            </w:r>
            <w:r w:rsidRPr="0047750B">
              <w:rPr>
                <w:sz w:val="20"/>
                <w:szCs w:val="20"/>
              </w:rPr>
              <w:t xml:space="preserve"> is descriptive.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message </w:t>
            </w:r>
            <w:r w:rsidR="00E96604">
              <w:rPr>
                <w:sz w:val="20"/>
                <w:szCs w:val="20"/>
              </w:rPr>
              <w:t xml:space="preserve">in my </w:t>
            </w:r>
            <w:r w:rsidR="00E96604" w:rsidRPr="00E96604">
              <w:rPr>
                <w:b/>
                <w:sz w:val="20"/>
                <w:szCs w:val="20"/>
              </w:rPr>
              <w:t>SUMMARY</w:t>
            </w:r>
            <w:r w:rsidR="00E96604">
              <w:rPr>
                <w:sz w:val="20"/>
                <w:szCs w:val="20"/>
              </w:rPr>
              <w:t xml:space="preserve"> </w:t>
            </w:r>
            <w:r w:rsidRPr="0047750B">
              <w:rPr>
                <w:sz w:val="20"/>
                <w:szCs w:val="20"/>
              </w:rPr>
              <w:t>is taking shape, but I’m still not completely clear about what it might be.</w:t>
            </w:r>
          </w:p>
          <w:p w:rsidR="004A68CE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8943F1" w:rsidRDefault="008943F1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at least one main i</w:t>
            </w:r>
            <w:r w:rsidR="00210F65">
              <w:rPr>
                <w:sz w:val="20"/>
                <w:szCs w:val="20"/>
              </w:rPr>
              <w:t>dea from the texts I read.</w:t>
            </w:r>
          </w:p>
          <w:p w:rsidR="008943F1" w:rsidRPr="0047750B" w:rsidRDefault="008943F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8943F1" w:rsidRDefault="008F0948" w:rsidP="00210F6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include </w:t>
            </w:r>
            <w:r w:rsidR="006A2C04">
              <w:rPr>
                <w:sz w:val="20"/>
                <w:szCs w:val="20"/>
              </w:rPr>
              <w:t xml:space="preserve">at least </w:t>
            </w:r>
            <w:r w:rsidR="008943F1">
              <w:rPr>
                <w:sz w:val="20"/>
                <w:szCs w:val="20"/>
              </w:rPr>
              <w:t>one detail</w:t>
            </w:r>
            <w:r w:rsidRPr="0047750B">
              <w:rPr>
                <w:sz w:val="20"/>
                <w:szCs w:val="20"/>
              </w:rPr>
              <w:t xml:space="preserve"> from the texts I read</w:t>
            </w:r>
            <w:r w:rsidR="00210F65">
              <w:rPr>
                <w:sz w:val="20"/>
                <w:szCs w:val="20"/>
              </w:rPr>
              <w:t>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B141D6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know a good amount about my topic. </w:t>
            </w:r>
            <w:r w:rsidR="00210F65">
              <w:rPr>
                <w:sz w:val="20"/>
                <w:szCs w:val="20"/>
              </w:rPr>
              <w:t>I include enough details.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300A3A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15A28" w:rsidRDefault="00415A28" w:rsidP="00E96604">
            <w:pPr>
              <w:spacing w:after="0" w:line="240" w:lineRule="auto"/>
              <w:rPr>
                <w:sz w:val="20"/>
                <w:szCs w:val="20"/>
              </w:rPr>
            </w:pPr>
          </w:p>
          <w:p w:rsidR="00AA0AE2" w:rsidRPr="0047750B" w:rsidRDefault="00AA0AE2" w:rsidP="00E9660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DA1B8C" w:rsidRPr="0047750B" w:rsidTr="008943F1">
        <w:trPr>
          <w:trHeight w:val="2510"/>
        </w:trPr>
        <w:tc>
          <w:tcPr>
            <w:tcW w:w="4848" w:type="dxa"/>
            <w:shd w:val="clear" w:color="auto" w:fill="auto"/>
          </w:tcPr>
          <w:p w:rsidR="00DA1B8C" w:rsidRDefault="003173F2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210F65" w:rsidRPr="0047750B" w:rsidRDefault="00210F65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3173F2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 w:rsidR="00E96604" w:rsidRPr="00E96604">
              <w:rPr>
                <w:b/>
                <w:sz w:val="20"/>
                <w:szCs w:val="20"/>
              </w:rPr>
              <w:t>SUMMARY</w:t>
            </w:r>
            <w:r w:rsidRPr="0047750B">
              <w:rPr>
                <w:sz w:val="20"/>
                <w:szCs w:val="20"/>
              </w:rPr>
              <w:t xml:space="preserve"> is vague.</w:t>
            </w:r>
            <w:r w:rsidR="004A68CE" w:rsidRPr="0047750B">
              <w:rPr>
                <w:sz w:val="20"/>
                <w:szCs w:val="20"/>
              </w:rPr>
              <w:t xml:space="preserve"> I </w:t>
            </w:r>
            <w:r w:rsidR="00920B3B" w:rsidRPr="0047750B">
              <w:rPr>
                <w:sz w:val="20"/>
                <w:szCs w:val="20"/>
              </w:rPr>
              <w:t>am still learning about my topic.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E831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I’m still </w:t>
            </w:r>
            <w:r w:rsidR="006A2C04">
              <w:rPr>
                <w:sz w:val="20"/>
                <w:szCs w:val="20"/>
              </w:rPr>
              <w:t xml:space="preserve">figuring out what </w:t>
            </w:r>
            <w:r w:rsidR="00E96604">
              <w:rPr>
                <w:sz w:val="20"/>
                <w:szCs w:val="20"/>
              </w:rPr>
              <w:t>the main topic and important details should be</w:t>
            </w:r>
            <w:r w:rsidR="00210F65">
              <w:rPr>
                <w:sz w:val="20"/>
                <w:szCs w:val="20"/>
              </w:rPr>
              <w:t>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96604" w:rsidRPr="008943F1" w:rsidRDefault="00E831BE" w:rsidP="00210F6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Missing details </w:t>
            </w:r>
            <w:r w:rsidR="00920B3B" w:rsidRPr="0047750B">
              <w:rPr>
                <w:sz w:val="20"/>
                <w:szCs w:val="20"/>
              </w:rPr>
              <w:t xml:space="preserve">might </w:t>
            </w:r>
            <w:r w:rsidRPr="0047750B">
              <w:rPr>
                <w:sz w:val="20"/>
                <w:szCs w:val="20"/>
              </w:rPr>
              <w:t xml:space="preserve">make it hard for my reader to </w:t>
            </w:r>
            <w:r w:rsidR="0047750B" w:rsidRPr="0047750B">
              <w:rPr>
                <w:sz w:val="20"/>
                <w:szCs w:val="20"/>
              </w:rPr>
              <w:t xml:space="preserve">learn from my </w:t>
            </w:r>
            <w:r w:rsidR="00210F65" w:rsidRPr="00210F65">
              <w:rPr>
                <w:sz w:val="20"/>
                <w:szCs w:val="20"/>
              </w:rPr>
              <w:t>answer.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>am not yet sure what tone I should take with this piece.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AA0AE2" w:rsidRPr="0047750B" w:rsidRDefault="00AA0AE2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15A28" w:rsidP="00AA0A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DD38BE" w:rsidRPr="0047750B">
              <w:rPr>
                <w:sz w:val="20"/>
                <w:szCs w:val="20"/>
              </w:rPr>
              <w:t>may confuse a reader other than me.</w:t>
            </w:r>
            <w:r w:rsidR="0047750B" w:rsidRPr="0047750B">
              <w:rPr>
                <w:sz w:val="20"/>
                <w:szCs w:val="20"/>
              </w:rPr>
              <w:t xml:space="preserve"> </w:t>
            </w:r>
            <w:r w:rsidR="00E96604">
              <w:rPr>
                <w:sz w:val="20"/>
                <w:szCs w:val="20"/>
              </w:rPr>
              <w:t xml:space="preserve">My </w:t>
            </w:r>
            <w:r w:rsidR="00AA0AE2">
              <w:rPr>
                <w:sz w:val="20"/>
                <w:szCs w:val="20"/>
              </w:rPr>
              <w:t>topic is unclear</w:t>
            </w:r>
            <w:r w:rsidR="004877C1" w:rsidRPr="0047750B">
              <w:rPr>
                <w:sz w:val="20"/>
                <w:szCs w:val="20"/>
              </w:rPr>
              <w:t>, the body of my work may be jumbled, or my conclusion might be rushed or missing.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E9660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It is hard for my reader to know </w:t>
            </w:r>
            <w:r w:rsidR="00E96604">
              <w:rPr>
                <w:sz w:val="20"/>
                <w:szCs w:val="20"/>
              </w:rPr>
              <w:t>what I learned from my reading</w:t>
            </w:r>
            <w:r w:rsidRPr="0047750B">
              <w:rPr>
                <w:sz w:val="20"/>
                <w:szCs w:val="20"/>
              </w:rPr>
              <w:t>.</w:t>
            </w: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4877C1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E966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use sophisticated words</w:t>
            </w:r>
            <w:r w:rsidR="0047750B">
              <w:rPr>
                <w:sz w:val="20"/>
                <w:szCs w:val="20"/>
              </w:rPr>
              <w:t>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</w:t>
            </w:r>
            <w:r w:rsidR="004877C1" w:rsidRPr="0047750B">
              <w:rPr>
                <w:sz w:val="20"/>
                <w:szCs w:val="20"/>
              </w:rPr>
              <w:t xml:space="preserve">to see, feel, and hear exactly what I intended them to.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7C1" w:rsidRPr="0047750B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 w:rsidR="0047750B">
              <w:rPr>
                <w:sz w:val="20"/>
                <w:szCs w:val="20"/>
              </w:rPr>
              <w:t xml:space="preserve"> writing includes </w:t>
            </w:r>
            <w:r w:rsidR="006A2C04">
              <w:rPr>
                <w:sz w:val="20"/>
                <w:szCs w:val="20"/>
              </w:rPr>
              <w:t>grade-appropriate</w:t>
            </w:r>
            <w:r w:rsidR="0047750B">
              <w:rPr>
                <w:sz w:val="20"/>
                <w:szCs w:val="20"/>
              </w:rPr>
              <w:t xml:space="preserve"> words.</w:t>
            </w:r>
            <w:r w:rsidR="006A2C04">
              <w:rPr>
                <w:sz w:val="20"/>
                <w:szCs w:val="20"/>
              </w:rPr>
              <w:t xml:space="preserve"> I take risks that enable me to try new words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words may not</w:t>
            </w:r>
            <w:r w:rsidR="00920B3B" w:rsidRPr="0047750B">
              <w:rPr>
                <w:sz w:val="20"/>
                <w:szCs w:val="20"/>
              </w:rPr>
              <w:t xml:space="preserve"> capture my reader’s attention, and they may not be</w:t>
            </w:r>
            <w:r w:rsidRPr="0047750B">
              <w:rPr>
                <w:sz w:val="20"/>
                <w:szCs w:val="20"/>
              </w:rPr>
              <w:t xml:space="preserve"> str</w:t>
            </w:r>
            <w:r w:rsidR="00920B3B" w:rsidRPr="0047750B">
              <w:rPr>
                <w:sz w:val="20"/>
                <w:szCs w:val="20"/>
              </w:rPr>
              <w:t>iking or specific to my purpose, but they get the job done.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1F34BC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1F34BC" w:rsidRPr="0047750B">
              <w:rPr>
                <w:sz w:val="20"/>
                <w:szCs w:val="20"/>
              </w:rPr>
              <w:t>is predictable. When I read it aloud, it sounds like a report.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7C1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might struggle to understand exactly what I meant when I used certain words. Others may be so vague that my reader may not </w:t>
            </w:r>
            <w:r w:rsidR="00920B3B" w:rsidRPr="0047750B">
              <w:rPr>
                <w:sz w:val="20"/>
                <w:szCs w:val="20"/>
              </w:rPr>
              <w:t>yet be able to see, hear, or feel what I intend them to.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920B3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 xml:space="preserve">use some of my favorite </w:t>
            </w:r>
            <w:r w:rsidRPr="0047750B">
              <w:rPr>
                <w:sz w:val="20"/>
                <w:szCs w:val="20"/>
              </w:rPr>
              <w:t>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20B3B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F1" w:rsidRDefault="00C804F1" w:rsidP="001F34BC">
      <w:pPr>
        <w:spacing w:after="0" w:line="240" w:lineRule="auto"/>
      </w:pPr>
      <w:r>
        <w:separator/>
      </w:r>
    </w:p>
  </w:endnote>
  <w:endnote w:type="continuationSeparator" w:id="0">
    <w:p w:rsidR="00C804F1" w:rsidRDefault="00C804F1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F1" w:rsidRDefault="00C804F1" w:rsidP="001F34BC">
      <w:pPr>
        <w:spacing w:after="0" w:line="240" w:lineRule="auto"/>
      </w:pPr>
      <w:r>
        <w:separator/>
      </w:r>
    </w:p>
  </w:footnote>
  <w:footnote w:type="continuationSeparator" w:id="0">
    <w:p w:rsidR="00C804F1" w:rsidRDefault="00C804F1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AE2" w:rsidRDefault="00AA0AE2">
    <w:pPr>
      <w:pStyle w:val="Header"/>
    </w:pPr>
    <w:r>
      <w:t>DOCUMENT T-R</w:t>
    </w:r>
  </w:p>
  <w:p w:rsidR="00AA0AE2" w:rsidRDefault="00AA0AE2">
    <w:pPr>
      <w:pStyle w:val="Header"/>
    </w:pPr>
    <w:r>
      <w:t>CCLS: RI.5.2, RI.5.10, W.5.7, W.5.2a-e</w:t>
    </w:r>
  </w:p>
  <w:p w:rsidR="00AA0AE2" w:rsidRDefault="00AA0A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C25D2"/>
    <w:multiLevelType w:val="hybridMultilevel"/>
    <w:tmpl w:val="61D24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0C11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436191"/>
    <w:multiLevelType w:val="hybridMultilevel"/>
    <w:tmpl w:val="A8CA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E"/>
    <w:rsid w:val="000772B8"/>
    <w:rsid w:val="001F34BC"/>
    <w:rsid w:val="00210F65"/>
    <w:rsid w:val="002A514A"/>
    <w:rsid w:val="002C20B9"/>
    <w:rsid w:val="00300A3A"/>
    <w:rsid w:val="00305E26"/>
    <w:rsid w:val="003173F2"/>
    <w:rsid w:val="00415A28"/>
    <w:rsid w:val="00444152"/>
    <w:rsid w:val="0047750B"/>
    <w:rsid w:val="004877C1"/>
    <w:rsid w:val="004A04F1"/>
    <w:rsid w:val="004A68CE"/>
    <w:rsid w:val="00530CA8"/>
    <w:rsid w:val="005E4E45"/>
    <w:rsid w:val="006A2C04"/>
    <w:rsid w:val="007B59DB"/>
    <w:rsid w:val="007F2D24"/>
    <w:rsid w:val="008521C3"/>
    <w:rsid w:val="008943F1"/>
    <w:rsid w:val="008C0ABA"/>
    <w:rsid w:val="008F0948"/>
    <w:rsid w:val="00920B3B"/>
    <w:rsid w:val="00955536"/>
    <w:rsid w:val="009B6925"/>
    <w:rsid w:val="009B76D4"/>
    <w:rsid w:val="00AA0AE2"/>
    <w:rsid w:val="00B141D6"/>
    <w:rsid w:val="00BA7466"/>
    <w:rsid w:val="00C643C8"/>
    <w:rsid w:val="00C804F1"/>
    <w:rsid w:val="00C93D91"/>
    <w:rsid w:val="00D6491F"/>
    <w:rsid w:val="00DA1B8C"/>
    <w:rsid w:val="00DD38BE"/>
    <w:rsid w:val="00DE67F3"/>
    <w:rsid w:val="00E00951"/>
    <w:rsid w:val="00E0605E"/>
    <w:rsid w:val="00E44B87"/>
    <w:rsid w:val="00E831BE"/>
    <w:rsid w:val="00E96604"/>
    <w:rsid w:val="00F939EA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filesmarch2011\I-L\Lockport\LockportUnits\Unit1\LCSDRubricsK-6CCLS1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41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10</cp:revision>
  <cp:lastPrinted>2012-06-27T05:23:00Z</cp:lastPrinted>
  <dcterms:created xsi:type="dcterms:W3CDTF">2012-06-03T23:16:00Z</dcterms:created>
  <dcterms:modified xsi:type="dcterms:W3CDTF">2012-06-27T05:23:00Z</dcterms:modified>
</cp:coreProperties>
</file>